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61D9AF" w14:textId="77777777" w:rsidR="00A160A2" w:rsidRDefault="00A160A2" w:rsidP="00A160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Margaret KELOM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fl.1435)</w:t>
      </w:r>
    </w:p>
    <w:p w14:paraId="4FE8B7EF" w14:textId="77777777" w:rsidR="00A160A2" w:rsidRDefault="00A160A2" w:rsidP="00A160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2DE52FDB" w14:textId="77777777" w:rsidR="00A160A2" w:rsidRDefault="00A160A2" w:rsidP="00A160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69AAD7" w14:textId="77777777" w:rsidR="00A160A2" w:rsidRDefault="00A160A2" w:rsidP="00A160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CBE27C" w14:textId="77777777" w:rsidR="00A160A2" w:rsidRDefault="00A160A2" w:rsidP="00A160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Martin, mercer(q.v.).</w:t>
      </w:r>
    </w:p>
    <w:p w14:paraId="04BC6380" w14:textId="77777777" w:rsidR="00A160A2" w:rsidRDefault="00A160A2" w:rsidP="00A160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(Barron, Caroline M. “What Did Medieval London Merchants Read?” in “Medieval Merchants and Money: Essays in </w:t>
      </w:r>
      <w:proofErr w:type="spellStart"/>
      <w:r>
        <w:rPr>
          <w:rFonts w:ascii="Times New Roman" w:hAnsi="Times New Roman" w:cs="Times New Roman"/>
          <w:sz w:val="24"/>
          <w:szCs w:val="24"/>
        </w:rPr>
        <w:t>Honour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James L. Bolton” edited by Matin Allen and Matthew Davies, University of London Press, London, 2016, p.63  J.S.T.O.R., </w:t>
      </w:r>
      <w:hyperlink r:id="rId6" w:history="1">
        <w:r w:rsidRPr="0002254B">
          <w:rPr>
            <w:rStyle w:val="Hyperlink"/>
            <w:rFonts w:ascii="Times New Roman" w:hAnsi="Times New Roman" w:cs="Times New Roman"/>
            <w:sz w:val="24"/>
            <w:szCs w:val="24"/>
          </w:rPr>
          <w:t>www.jstor.org/stable/j.ctv5132xh.9. Accessed 2 March 2021</w:t>
        </w:r>
      </w:hyperlink>
      <w:r>
        <w:rPr>
          <w:rFonts w:ascii="Times New Roman" w:hAnsi="Times New Roman" w:cs="Times New Roman"/>
          <w:sz w:val="24"/>
          <w:szCs w:val="24"/>
        </w:rPr>
        <w:t>).</w:t>
      </w:r>
    </w:p>
    <w:p w14:paraId="4A41DEAC" w14:textId="77777777" w:rsidR="00A160A2" w:rsidRDefault="00A160A2" w:rsidP="00A160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Children:   James(q.v.) and Johanna(q.v.).   (ibid.)</w:t>
      </w:r>
    </w:p>
    <w:p w14:paraId="5C0836A9" w14:textId="77777777" w:rsidR="00A160A2" w:rsidRDefault="00A160A2" w:rsidP="00A160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25EADA" w14:textId="77777777" w:rsidR="00A160A2" w:rsidRDefault="00A160A2" w:rsidP="00A160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AF97E5" w14:textId="77777777" w:rsidR="00A160A2" w:rsidRDefault="00A160A2" w:rsidP="00A160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1435</w:t>
      </w:r>
      <w:r>
        <w:rPr>
          <w:rFonts w:ascii="Times New Roman" w:hAnsi="Times New Roman" w:cs="Times New Roman"/>
          <w:sz w:val="24"/>
          <w:szCs w:val="24"/>
        </w:rPr>
        <w:tab/>
        <w:t>She made her Will.  (ibid.)</w:t>
      </w:r>
    </w:p>
    <w:p w14:paraId="4262F8D8" w14:textId="77777777" w:rsidR="00A160A2" w:rsidRDefault="00A160A2" w:rsidP="00A160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F14956" w14:textId="77777777" w:rsidR="00A160A2" w:rsidRDefault="00A160A2" w:rsidP="00A160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976465" w14:textId="77777777" w:rsidR="00A160A2" w:rsidRDefault="00A160A2" w:rsidP="00A160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Executor:   Piers Dyker of London, tailor(q.v.).   (ibid.)</w:t>
      </w:r>
    </w:p>
    <w:p w14:paraId="12F37613" w14:textId="77777777" w:rsidR="00A160A2" w:rsidRDefault="00A160A2" w:rsidP="00A160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05624A" w14:textId="77777777" w:rsidR="00A160A2" w:rsidRDefault="00A160A2" w:rsidP="00A160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986AE0" w14:textId="77777777" w:rsidR="00A160A2" w:rsidRDefault="00A160A2" w:rsidP="00A160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March 2021</w:t>
      </w:r>
    </w:p>
    <w:p w14:paraId="0C71301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042E34" w14:textId="77777777" w:rsidR="00A160A2" w:rsidRDefault="00A160A2" w:rsidP="009139A6">
      <w:r>
        <w:separator/>
      </w:r>
    </w:p>
  </w:endnote>
  <w:endnote w:type="continuationSeparator" w:id="0">
    <w:p w14:paraId="3E7CC1C7" w14:textId="77777777" w:rsidR="00A160A2" w:rsidRDefault="00A160A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B1555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EECED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60FAE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4E674C" w14:textId="77777777" w:rsidR="00A160A2" w:rsidRDefault="00A160A2" w:rsidP="009139A6">
      <w:r>
        <w:separator/>
      </w:r>
    </w:p>
  </w:footnote>
  <w:footnote w:type="continuationSeparator" w:id="0">
    <w:p w14:paraId="1F429416" w14:textId="77777777" w:rsidR="00A160A2" w:rsidRDefault="00A160A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57CAE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7F6BF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DC04E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0A2"/>
    <w:rsid w:val="000666E0"/>
    <w:rsid w:val="002510B7"/>
    <w:rsid w:val="005C130B"/>
    <w:rsid w:val="00826F5C"/>
    <w:rsid w:val="009139A6"/>
    <w:rsid w:val="009448BB"/>
    <w:rsid w:val="00A160A2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8AB4E4"/>
  <w15:chartTrackingRefBased/>
  <w15:docId w15:val="{53FABC0E-0CA8-4E20-B7C0-C3575B6D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160A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jstor.org/stable/j.ctv5132xh.9.%20Accessed%202%20March%20202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92</Words>
  <Characters>528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2021-04-11T20:50:00Z</dcterms:created>
  <dcterms:modified xsi:type="dcterms:W3CDTF">2021-04-11T20:51:00Z</dcterms:modified>
</cp:coreProperties>
</file>